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544456" w14:textId="77777777" w:rsidR="000713E7" w:rsidRPr="009500C1" w:rsidRDefault="000713E7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13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ВЕДЕНИЕ НАСЛЕДСТВЕННЫХ ДЕЛ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0713E7" w:rsidRPr="004E0853" w14:paraId="21DE05E4" w14:textId="77777777" w:rsidTr="00AB6FA2">
        <w:tc>
          <w:tcPr>
            <w:tcW w:w="10207" w:type="dxa"/>
            <w:vAlign w:val="center"/>
          </w:tcPr>
          <w:p w14:paraId="5ACE6A1D" w14:textId="77777777" w:rsidR="000713E7" w:rsidRPr="003A49C5" w:rsidRDefault="006243CC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3BC9B054" w14:textId="77777777" w:rsidR="000713E7" w:rsidRPr="003A49C5" w:rsidRDefault="000713E7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437E5F88" w14:textId="5235A293" w:rsidR="000713E7" w:rsidRPr="00FF7B95" w:rsidRDefault="000713E7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_____________________________________________________две тысячи </w:t>
            </w:r>
            <w:r w:rsidR="00E56A15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A12756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3258F5" w:rsidRPr="003258F5">
              <w:rPr>
                <w:rFonts w:ascii="Arial Narrow" w:hAnsi="Arial Narrow"/>
                <w:sz w:val="26"/>
                <w:szCs w:val="26"/>
              </w:rPr>
              <w:t>пятого</w:t>
            </w:r>
            <w:r w:rsidR="005D4780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6223B627" w14:textId="77777777" w:rsidR="000713E7" w:rsidRPr="00FF7B95" w:rsidRDefault="000713E7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326957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0F0FD687" w14:textId="77777777" w:rsidR="000713E7" w:rsidRPr="00FF7B95" w:rsidRDefault="000713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6DA5C325" w14:textId="77777777" w:rsidR="000713E7" w:rsidRPr="00FF7B95" w:rsidRDefault="000713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6243CC">
              <w:rPr>
                <w:rFonts w:ascii="Arial Narrow" w:hAnsi="Arial Narrow"/>
                <w:sz w:val="26"/>
                <w:szCs w:val="26"/>
              </w:rPr>
              <w:t xml:space="preserve"> 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 г.,</w:t>
            </w:r>
          </w:p>
          <w:p w14:paraId="0B3C54EF" w14:textId="77777777" w:rsidR="000713E7" w:rsidRPr="00FF7B95" w:rsidRDefault="000713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6243CC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4931D48" w14:textId="77777777" w:rsidR="000713E7" w:rsidRPr="00FF7B95" w:rsidRDefault="006243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0713E7" w:rsidRPr="00FF7B95">
              <w:rPr>
                <w:rFonts w:ascii="Arial Narrow" w:hAnsi="Arial Narrow"/>
                <w:sz w:val="26"/>
                <w:szCs w:val="26"/>
              </w:rPr>
              <w:t>:______________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0713E7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</w:t>
            </w:r>
          </w:p>
          <w:p w14:paraId="3AD71F6F" w14:textId="77777777" w:rsidR="000713E7" w:rsidRPr="00FF7B95" w:rsidRDefault="000713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69DDBBB7" w14:textId="77777777" w:rsidR="000713E7" w:rsidRPr="00FF7B95" w:rsidRDefault="000713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A7745E0" w14:textId="77777777" w:rsidR="000713E7" w:rsidRPr="00FF7B95" w:rsidRDefault="000713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_____________________________________________________________</w:t>
            </w:r>
          </w:p>
          <w:p w14:paraId="4CC09FE1" w14:textId="77777777" w:rsidR="000713E7" w:rsidRPr="00FF7B95" w:rsidRDefault="007B0B22" w:rsidP="007B0B22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B0B22">
              <w:rPr>
                <w:rFonts w:ascii="Arial Narrow" w:hAnsi="Arial Narrow"/>
                <w:sz w:val="26"/>
                <w:szCs w:val="26"/>
              </w:rPr>
              <w:t>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_________________________________________</w:t>
            </w:r>
            <w:r w:rsidRPr="007B0B22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0713E7">
              <w:rPr>
                <w:rFonts w:ascii="Arial Narrow" w:hAnsi="Arial Narrow"/>
                <w:sz w:val="26"/>
                <w:szCs w:val="26"/>
              </w:rPr>
              <w:t>________</w:t>
            </w:r>
            <w:r w:rsidR="000713E7"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="000713E7"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14C25E2C" w14:textId="77777777" w:rsidR="000713E7" w:rsidRPr="00FF7B95" w:rsidRDefault="000713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7FA372E1" w14:textId="77777777" w:rsidR="000713E7" w:rsidRPr="00FF7B95" w:rsidRDefault="000713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</w:t>
            </w:r>
            <w:r w:rsidR="006243CC">
              <w:rPr>
                <w:rFonts w:ascii="Arial Narrow" w:hAnsi="Arial Narrow"/>
                <w:sz w:val="26"/>
                <w:szCs w:val="26"/>
              </w:rPr>
              <w:t>______</w:t>
            </w:r>
            <w:r>
              <w:rPr>
                <w:rFonts w:ascii="Arial Narrow" w:hAnsi="Arial Narrow"/>
                <w:sz w:val="26"/>
                <w:szCs w:val="26"/>
              </w:rPr>
              <w:t>________________ г.,</w:t>
            </w:r>
          </w:p>
          <w:p w14:paraId="3C7B2B15" w14:textId="77777777" w:rsidR="000713E7" w:rsidRPr="00FF7B95" w:rsidRDefault="000713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6243CC">
              <w:rPr>
                <w:rFonts w:ascii="Arial Narrow" w:hAnsi="Arial Narrow"/>
                <w:sz w:val="26"/>
                <w:szCs w:val="26"/>
              </w:rPr>
              <w:t>_____________</w:t>
            </w:r>
            <w:r>
              <w:rPr>
                <w:rFonts w:ascii="Arial Narrow" w:hAnsi="Arial Narrow"/>
                <w:sz w:val="26"/>
                <w:szCs w:val="26"/>
              </w:rPr>
              <w:t>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5C309C85" w14:textId="77777777" w:rsidR="000713E7" w:rsidRPr="00FF7B95" w:rsidRDefault="006243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0713E7" w:rsidRPr="00FF7B95">
              <w:rPr>
                <w:rFonts w:ascii="Arial Narrow" w:hAnsi="Arial Narrow"/>
                <w:sz w:val="26"/>
                <w:szCs w:val="26"/>
              </w:rPr>
              <w:t>:________________________________________________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0713E7" w:rsidRPr="00FF7B95">
              <w:rPr>
                <w:rFonts w:ascii="Arial Narrow" w:hAnsi="Arial Narrow"/>
                <w:sz w:val="26"/>
                <w:szCs w:val="26"/>
              </w:rPr>
              <w:t>________________</w:t>
            </w:r>
          </w:p>
          <w:p w14:paraId="4FF176A1" w14:textId="77777777" w:rsidR="000713E7" w:rsidRPr="00FF7B95" w:rsidRDefault="000713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7D60CFEF" w14:textId="77777777" w:rsidR="000713E7" w:rsidRPr="00FF7B95" w:rsidRDefault="000713E7" w:rsidP="007B0B22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0615EEAD" w14:textId="77777777" w:rsidR="000713E7" w:rsidRPr="00FF7B95" w:rsidRDefault="000713E7" w:rsidP="007B0B22">
            <w:pPr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</w:t>
            </w:r>
            <w:r w:rsidR="006243CC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</w:t>
            </w:r>
          </w:p>
          <w:p w14:paraId="1272173A" w14:textId="77777777" w:rsidR="000713E7" w:rsidRPr="00FF7B95" w:rsidRDefault="007B0B22" w:rsidP="007B0B22">
            <w:pPr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B0B22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</w:t>
            </w:r>
            <w:r w:rsidR="000713E7"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3DF1BE46" w14:textId="77777777" w:rsidR="000A26C7" w:rsidRPr="007B0B22" w:rsidRDefault="000A26C7" w:rsidP="007B0B22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7E1D51BA" w14:textId="77777777" w:rsidR="000A26C7" w:rsidRPr="007B0B22" w:rsidRDefault="000713E7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вести дело по оформлению моих наследственных прав на имущество, в чем бы таковое ни заключалось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и где бы оно ни находилось, оставшееся после смерти моего(й) (степень родства): </w:t>
            </w:r>
            <w:r w:rsidR="006243CC">
              <w:rPr>
                <w:rFonts w:ascii="Arial Narrow" w:hAnsi="Arial Narrow" w:cs="Times New Roman"/>
                <w:noProof/>
                <w:sz w:val="32"/>
              </w:rPr>
              <w:t>________________</w:t>
            </w:r>
            <w:r w:rsidRPr="000713E7">
              <w:rPr>
                <w:rFonts w:ascii="Arial Narrow" w:hAnsi="Arial Narrow" w:cs="Times New Roman"/>
                <w:noProof/>
                <w:sz w:val="32"/>
              </w:rPr>
              <w:t>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(Ф.И.О.) </w:t>
            </w:r>
            <w:r w:rsidRPr="000713E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дата рождения: </w:t>
            </w:r>
            <w:r w:rsidRPr="000713E7">
              <w:rPr>
                <w:rFonts w:ascii="Arial Narrow" w:hAnsi="Arial Narrow" w:cs="Times New Roman"/>
                <w:noProof/>
                <w:sz w:val="32"/>
              </w:rPr>
              <w:t>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г., умершего(ей) </w:t>
            </w:r>
            <w:r w:rsidRPr="000713E7">
              <w:rPr>
                <w:rFonts w:ascii="Arial Narrow" w:hAnsi="Arial Narrow" w:cs="Times New Roman"/>
                <w:noProof/>
                <w:sz w:val="32"/>
              </w:rPr>
              <w:t>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г.,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45D545A8" w14:textId="62588597" w:rsidR="000713E7" w:rsidRPr="007135E3" w:rsidRDefault="000713E7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для чего уполномочиваю быть моим представителем у нотариуса и во всех соответствующих (региональных и территориальных) государственных и иных учреждениях и организациях, включая, но не ограничиваясь: в Управлении Федеральной службы государственной регистрации, кадастра и картографии (Росреестр), БТИ, нотариальных конторах, инспекциях Федеральной налоговой службы, жилищно-коммунальных и эксплуатационных организациях, ЕИРЦ, Многофункциональных центрах предоставления государственных услуг (МФЦ), ДЕЗ, РЭУ, ЖЭК, Управляющих компаниях, органах МВД России, органах опеки и попечительства, отделах ЗАГС, регистрировать право собственност</w:t>
            </w:r>
            <w:r w:rsidR="00E961F7">
              <w:rPr>
                <w:rFonts w:ascii="Arial Narrow" w:hAnsi="Arial Narrow" w:cs="Times New Roman"/>
                <w:noProof/>
                <w:sz w:val="22"/>
              </w:rPr>
              <w:t>и, без права продажи недвижимого имущества,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в органах</w:t>
            </w:r>
            <w:r w:rsidR="00092770">
              <w:rPr>
                <w:rFonts w:ascii="Arial Narrow" w:hAnsi="Arial Narrow" w:cs="Times New Roman"/>
                <w:noProof/>
                <w:sz w:val="22"/>
              </w:rPr>
              <w:t xml:space="preserve">,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осуществляющих государственную регистрацию прав на недвижимое имущество, получать свидетельства о государственной регистрации права, а также собирать необходимые справки и документы, подписывать и подавать от моего имени согласия на принятие наследства и заявления, оплачивать необходимые сборы и пошлины, давать согласие на обработку моих персональных данных в форме и порядке, предусмотренном действующим законодательством Российской Федерации, расписываться за меня и выполнять все действия и формальности, связанные с выполнением данных поручений.</w:t>
            </w:r>
          </w:p>
        </w:tc>
      </w:tr>
    </w:tbl>
    <w:p w14:paraId="5D94B6B8" w14:textId="77777777" w:rsidR="000713E7" w:rsidRPr="00AB6FA2" w:rsidRDefault="000713E7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0713E7" w14:paraId="0C81B28B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2D32A835" w14:textId="77777777" w:rsidR="000713E7" w:rsidRPr="00FF7B95" w:rsidRDefault="000713E7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lastRenderedPageBreak/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________________________________________.</w:t>
            </w:r>
          </w:p>
          <w:p w14:paraId="0B6BBA4C" w14:textId="77777777" w:rsidR="000713E7" w:rsidRPr="00FF7B95" w:rsidRDefault="000713E7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3ED69C33" w14:textId="77777777" w:rsidR="000713E7" w:rsidRPr="00FF7B95" w:rsidRDefault="000713E7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4A3318E8" w14:textId="77777777" w:rsidR="000713E7" w:rsidRDefault="000713E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54F67F5" w14:textId="77777777" w:rsidR="000713E7" w:rsidRDefault="000713E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253D627" w14:textId="77777777" w:rsidR="000713E7" w:rsidRPr="00FF7B95" w:rsidRDefault="000713E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</w:t>
            </w:r>
            <w:r w:rsidR="00D03B04">
              <w:rPr>
                <w:rFonts w:ascii="Arial Narrow" w:hAnsi="Arial Narrow"/>
                <w:sz w:val="26"/>
                <w:szCs w:val="26"/>
              </w:rPr>
              <w:t>.</w:t>
            </w:r>
            <w:r w:rsidRPr="00FF7B95">
              <w:rPr>
                <w:rFonts w:ascii="Arial Narrow" w:hAnsi="Arial Narrow"/>
                <w:sz w:val="26"/>
                <w:szCs w:val="26"/>
              </w:rPr>
              <w:t>) ________________________________________________________________ _____________</w:t>
            </w:r>
          </w:p>
          <w:p w14:paraId="154B8032" w14:textId="77777777" w:rsidR="000713E7" w:rsidRPr="004F7E55" w:rsidRDefault="000713E7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66AB30B2" w14:textId="77777777" w:rsidR="000713E7" w:rsidRDefault="000713E7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0713E7" w14:paraId="580FA0A1" w14:textId="77777777" w:rsidTr="007B0B22">
        <w:trPr>
          <w:cantSplit/>
        </w:trPr>
        <w:tc>
          <w:tcPr>
            <w:tcW w:w="10206" w:type="dxa"/>
          </w:tcPr>
          <w:p w14:paraId="00530BA4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0CF236B2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3291345" w14:textId="0F89E914" w:rsidR="00E0059C" w:rsidRDefault="00E0059C" w:rsidP="00E0059C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3258F5" w:rsidRPr="003258F5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19D526A9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2138DB77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DB50749B61BF4FE08154FA4DFA1479BF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1D48354E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7631B957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6CA02DCC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5809DA3A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D05CB4D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3254EF7D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F744FD2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2C271B15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346CEC4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7E7722BF" w14:textId="77777777" w:rsidR="00E0059C" w:rsidRDefault="00E0059C" w:rsidP="00E0059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C5C9D6A" w14:textId="3B7CE8CE" w:rsidR="000713E7" w:rsidRDefault="00E0059C" w:rsidP="00E0059C">
            <w:pPr>
              <w:ind w:left="708" w:firstLine="708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02F68120A835459F9E5A85E8C3EBF873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6A92385F" w14:textId="77777777" w:rsidR="000713E7" w:rsidRPr="00966DB7" w:rsidRDefault="000713E7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0713E7" w:rsidRPr="00966DB7" w:rsidSect="000713E7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C5B28" w14:textId="77777777" w:rsidR="000C33E0" w:rsidRDefault="000C33E0" w:rsidP="00B72228">
      <w:pPr>
        <w:spacing w:line="240" w:lineRule="auto"/>
      </w:pPr>
      <w:r>
        <w:separator/>
      </w:r>
    </w:p>
  </w:endnote>
  <w:endnote w:type="continuationSeparator" w:id="0">
    <w:p w14:paraId="10E4183A" w14:textId="77777777" w:rsidR="000C33E0" w:rsidRDefault="000C33E0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1EC74" w14:textId="77777777" w:rsidR="00724011" w:rsidRPr="00DC0F73" w:rsidRDefault="00724011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CC10C4" w:rsidRPr="00CD5C19">
      <w:rPr>
        <w:rFonts w:ascii="Arial Narrow" w:hAnsi="Arial Narrow"/>
        <w:noProof/>
        <w:color w:val="000000" w:themeColor="text1"/>
        <w:sz w:val="16"/>
        <w:szCs w:val="16"/>
      </w:rPr>
      <w:t>НА ВЕДЕНИЕ НАСЛЕДСТВЕННЫХ ДЕЛ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CC10C4" w:rsidRPr="00CD5C19">
      <w:rPr>
        <w:rFonts w:ascii="Arial Narrow" w:hAnsi="Arial Narrow"/>
        <w:noProof/>
        <w:color w:val="000000" w:themeColor="text1"/>
        <w:sz w:val="16"/>
        <w:szCs w:val="16"/>
      </w:rPr>
      <w:t>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9E0A83" w14:textId="77777777" w:rsidR="000C33E0" w:rsidRDefault="000C33E0" w:rsidP="00B72228">
      <w:pPr>
        <w:spacing w:line="240" w:lineRule="auto"/>
      </w:pPr>
      <w:r>
        <w:separator/>
      </w:r>
    </w:p>
  </w:footnote>
  <w:footnote w:type="continuationSeparator" w:id="0">
    <w:p w14:paraId="3A195A50" w14:textId="77777777" w:rsidR="000C33E0" w:rsidRDefault="000C33E0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B2E1E" w14:textId="77777777" w:rsidR="00724011" w:rsidRPr="00F02BF4" w:rsidRDefault="00724011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276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794"/>
    <w:rsid w:val="00025004"/>
    <w:rsid w:val="0004070C"/>
    <w:rsid w:val="000701B6"/>
    <w:rsid w:val="000707CF"/>
    <w:rsid w:val="000713E7"/>
    <w:rsid w:val="00092770"/>
    <w:rsid w:val="00093CD1"/>
    <w:rsid w:val="000A1D29"/>
    <w:rsid w:val="000A26C7"/>
    <w:rsid w:val="000B7242"/>
    <w:rsid w:val="000C33E0"/>
    <w:rsid w:val="000E34D7"/>
    <w:rsid w:val="0011586B"/>
    <w:rsid w:val="00146180"/>
    <w:rsid w:val="0016338C"/>
    <w:rsid w:val="00164B43"/>
    <w:rsid w:val="00167D3D"/>
    <w:rsid w:val="001C65E1"/>
    <w:rsid w:val="001F7938"/>
    <w:rsid w:val="0022122D"/>
    <w:rsid w:val="00255849"/>
    <w:rsid w:val="00264253"/>
    <w:rsid w:val="00307AB7"/>
    <w:rsid w:val="00316D6E"/>
    <w:rsid w:val="0032458A"/>
    <w:rsid w:val="003258F5"/>
    <w:rsid w:val="00326957"/>
    <w:rsid w:val="00334763"/>
    <w:rsid w:val="003403C2"/>
    <w:rsid w:val="00341897"/>
    <w:rsid w:val="0038430B"/>
    <w:rsid w:val="003A49C5"/>
    <w:rsid w:val="003A7F24"/>
    <w:rsid w:val="003C2445"/>
    <w:rsid w:val="00444E1D"/>
    <w:rsid w:val="00461D32"/>
    <w:rsid w:val="00467143"/>
    <w:rsid w:val="004C119B"/>
    <w:rsid w:val="004D3061"/>
    <w:rsid w:val="004E0853"/>
    <w:rsid w:val="004F0910"/>
    <w:rsid w:val="00535B34"/>
    <w:rsid w:val="00544B12"/>
    <w:rsid w:val="00574833"/>
    <w:rsid w:val="005840EA"/>
    <w:rsid w:val="005D4780"/>
    <w:rsid w:val="005E103A"/>
    <w:rsid w:val="006243CC"/>
    <w:rsid w:val="0063674D"/>
    <w:rsid w:val="0064066B"/>
    <w:rsid w:val="006450A9"/>
    <w:rsid w:val="00666C3E"/>
    <w:rsid w:val="006716FE"/>
    <w:rsid w:val="00672C59"/>
    <w:rsid w:val="006A6AEF"/>
    <w:rsid w:val="006B785F"/>
    <w:rsid w:val="006D5331"/>
    <w:rsid w:val="006F021D"/>
    <w:rsid w:val="0070029B"/>
    <w:rsid w:val="007053E8"/>
    <w:rsid w:val="007060CA"/>
    <w:rsid w:val="00712185"/>
    <w:rsid w:val="007135E3"/>
    <w:rsid w:val="00724011"/>
    <w:rsid w:val="00733A99"/>
    <w:rsid w:val="0074635E"/>
    <w:rsid w:val="007958C7"/>
    <w:rsid w:val="007B0B22"/>
    <w:rsid w:val="007C6DE4"/>
    <w:rsid w:val="007E1671"/>
    <w:rsid w:val="007E1C84"/>
    <w:rsid w:val="007E47D6"/>
    <w:rsid w:val="007F21F2"/>
    <w:rsid w:val="0081645E"/>
    <w:rsid w:val="008319E3"/>
    <w:rsid w:val="008A5A3A"/>
    <w:rsid w:val="00904B32"/>
    <w:rsid w:val="00921C1D"/>
    <w:rsid w:val="009500C1"/>
    <w:rsid w:val="009648D4"/>
    <w:rsid w:val="00966DB7"/>
    <w:rsid w:val="00970F3E"/>
    <w:rsid w:val="00994107"/>
    <w:rsid w:val="009D02DC"/>
    <w:rsid w:val="00A0332E"/>
    <w:rsid w:val="00A06B57"/>
    <w:rsid w:val="00A07BF8"/>
    <w:rsid w:val="00A12756"/>
    <w:rsid w:val="00A24158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40398"/>
    <w:rsid w:val="00B50C8A"/>
    <w:rsid w:val="00B56FB9"/>
    <w:rsid w:val="00B60422"/>
    <w:rsid w:val="00B72228"/>
    <w:rsid w:val="00B87612"/>
    <w:rsid w:val="00BC746B"/>
    <w:rsid w:val="00C27944"/>
    <w:rsid w:val="00C53286"/>
    <w:rsid w:val="00C608EA"/>
    <w:rsid w:val="00C956D9"/>
    <w:rsid w:val="00CC10C4"/>
    <w:rsid w:val="00CC1F26"/>
    <w:rsid w:val="00CD5FFD"/>
    <w:rsid w:val="00CE4117"/>
    <w:rsid w:val="00D03B04"/>
    <w:rsid w:val="00D07F43"/>
    <w:rsid w:val="00D27EE8"/>
    <w:rsid w:val="00D43C6C"/>
    <w:rsid w:val="00D75AD9"/>
    <w:rsid w:val="00D93751"/>
    <w:rsid w:val="00D96B82"/>
    <w:rsid w:val="00DC0EFD"/>
    <w:rsid w:val="00DC0F73"/>
    <w:rsid w:val="00E0059C"/>
    <w:rsid w:val="00E10794"/>
    <w:rsid w:val="00E26B76"/>
    <w:rsid w:val="00E56A15"/>
    <w:rsid w:val="00E812F6"/>
    <w:rsid w:val="00E9316A"/>
    <w:rsid w:val="00E961F7"/>
    <w:rsid w:val="00F02BF4"/>
    <w:rsid w:val="00F32602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B7063"/>
  <w15:docId w15:val="{F6BCC518-25FD-4838-92EA-2BAF3951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13%20&#1053;&#1040;%20&#1042;&#1045;&#1044;&#1045;&#1053;&#1048;&#1045;%20&#1053;&#1040;&#1057;&#1051;&#1045;&#1044;&#1057;&#1058;&#1042;&#1045;&#1053;&#1053;&#1067;&#1061;%20&#1044;&#1045;&#1051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50749B61BF4FE08154FA4DFA1479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16EFC-3BDB-4B5F-8DD9-68BE53DCB891}"/>
      </w:docPartPr>
      <w:docPartBody>
        <w:p w:rsidR="00A65C6D" w:rsidRDefault="00A65C6D" w:rsidP="00A65C6D">
          <w:pPr>
            <w:pStyle w:val="DB50749B61BF4FE08154FA4DFA1479BF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2F68120A835459F9E5A85E8C3EBF8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32605A-61A8-4231-AAD9-FB7AB2462F6D}"/>
      </w:docPartPr>
      <w:docPartBody>
        <w:p w:rsidR="00A65C6D" w:rsidRDefault="00A65C6D" w:rsidP="00A65C6D">
          <w:pPr>
            <w:pStyle w:val="02F68120A835459F9E5A85E8C3EBF873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58B"/>
    <w:rsid w:val="003117AC"/>
    <w:rsid w:val="00407C9B"/>
    <w:rsid w:val="0059535E"/>
    <w:rsid w:val="006D5331"/>
    <w:rsid w:val="00793999"/>
    <w:rsid w:val="00A65C6D"/>
    <w:rsid w:val="00BD658B"/>
    <w:rsid w:val="00D75F27"/>
    <w:rsid w:val="00E9316A"/>
    <w:rsid w:val="00FA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65C6D"/>
  </w:style>
  <w:style w:type="paragraph" w:customStyle="1" w:styleId="DB50749B61BF4FE08154FA4DFA1479BF">
    <w:name w:val="DB50749B61BF4FE08154FA4DFA1479BF"/>
    <w:rsid w:val="00A65C6D"/>
    <w:rPr>
      <w:kern w:val="2"/>
      <w14:ligatures w14:val="standardContextual"/>
    </w:rPr>
  </w:style>
  <w:style w:type="paragraph" w:customStyle="1" w:styleId="02F68120A835459F9E5A85E8C3EBF873">
    <w:name w:val="02F68120A835459F9E5A85E8C3EBF873"/>
    <w:rsid w:val="00A65C6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044EF-90B3-4F8F-8454-D9F700EF0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13 НА ВЕДЕНИЕ НАСЛЕДСТВЕННЫХ ДЕЛ</Template>
  <TotalTime>3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7</cp:revision>
  <cp:lastPrinted>2019-06-27T14:14:00Z</cp:lastPrinted>
  <dcterms:created xsi:type="dcterms:W3CDTF">2021-12-20T09:56:00Z</dcterms:created>
  <dcterms:modified xsi:type="dcterms:W3CDTF">2024-08-09T07:24:00Z</dcterms:modified>
</cp:coreProperties>
</file>